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3FC38" w14:textId="6550468B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7490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74904">
        <w:rPr>
          <w:rFonts w:ascii="Corbel" w:hAnsi="Corbel"/>
          <w:bCs/>
          <w:i/>
        </w:rPr>
        <w:t>25</w:t>
      </w:r>
      <w:bookmarkStart w:id="0" w:name="_GoBack"/>
      <w:bookmarkEnd w:id="0"/>
    </w:p>
    <w:p w14:paraId="4B8FC28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270BEF" w14:textId="0F371EB9" w:rsidR="007D7147" w:rsidRDefault="0071620A" w:rsidP="007D714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B03A7">
        <w:rPr>
          <w:rFonts w:ascii="Corbel" w:hAnsi="Corbel"/>
          <w:i/>
          <w:smallCaps/>
          <w:sz w:val="24"/>
          <w:szCs w:val="24"/>
        </w:rPr>
        <w:t>2025-2028</w:t>
      </w:r>
    </w:p>
    <w:p w14:paraId="2601CDEE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E45F1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C5B786E" w14:textId="3EE36AF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A3390">
        <w:rPr>
          <w:rFonts w:ascii="Corbel" w:hAnsi="Corbel"/>
          <w:sz w:val="20"/>
          <w:szCs w:val="20"/>
        </w:rPr>
        <w:t>202</w:t>
      </w:r>
      <w:r w:rsidR="006B03A7">
        <w:rPr>
          <w:rFonts w:ascii="Corbel" w:hAnsi="Corbel"/>
          <w:sz w:val="20"/>
          <w:szCs w:val="20"/>
        </w:rPr>
        <w:t>7</w:t>
      </w:r>
      <w:r w:rsidR="006A3390">
        <w:rPr>
          <w:rFonts w:ascii="Corbel" w:hAnsi="Corbel"/>
          <w:sz w:val="20"/>
          <w:szCs w:val="20"/>
        </w:rPr>
        <w:t>/202</w:t>
      </w:r>
      <w:r w:rsidR="006B03A7">
        <w:rPr>
          <w:rFonts w:ascii="Corbel" w:hAnsi="Corbel"/>
          <w:sz w:val="20"/>
          <w:szCs w:val="20"/>
        </w:rPr>
        <w:t>8</w:t>
      </w:r>
    </w:p>
    <w:p w14:paraId="6C27FE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4A67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57E706" w14:textId="77777777" w:rsidTr="00885AD1">
        <w:tc>
          <w:tcPr>
            <w:tcW w:w="2694" w:type="dxa"/>
            <w:vAlign w:val="center"/>
          </w:tcPr>
          <w:p w14:paraId="22615E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66E47A" w14:textId="77777777" w:rsidR="0085747A" w:rsidRPr="00885AD1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5AD1">
              <w:rPr>
                <w:rFonts w:ascii="Corbel" w:hAnsi="Corbel"/>
                <w:sz w:val="24"/>
                <w:szCs w:val="24"/>
              </w:rPr>
              <w:t>Negocjacje i mediacje w pracy opiekuńczo-wychowawczej</w:t>
            </w:r>
          </w:p>
        </w:tc>
      </w:tr>
      <w:tr w:rsidR="0085747A" w:rsidRPr="009C54AE" w14:paraId="2FC8C972" w14:textId="77777777" w:rsidTr="00885AD1">
        <w:tc>
          <w:tcPr>
            <w:tcW w:w="2694" w:type="dxa"/>
            <w:vAlign w:val="center"/>
          </w:tcPr>
          <w:p w14:paraId="6146AE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88A2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BE596D5" w14:textId="77777777" w:rsidTr="00885AD1">
        <w:tc>
          <w:tcPr>
            <w:tcW w:w="2694" w:type="dxa"/>
            <w:vAlign w:val="center"/>
          </w:tcPr>
          <w:p w14:paraId="44E4D4C9" w14:textId="77777777" w:rsidR="0085747A" w:rsidRPr="009C54AE" w:rsidRDefault="00BC3B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C3E99B" w14:textId="1ECD087B" w:rsidR="0085747A" w:rsidRPr="006B03A7" w:rsidRDefault="006B0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03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61A0C7B" w14:textId="77777777" w:rsidTr="00885AD1">
        <w:tc>
          <w:tcPr>
            <w:tcW w:w="2694" w:type="dxa"/>
            <w:vAlign w:val="center"/>
          </w:tcPr>
          <w:p w14:paraId="01D833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4487C9" w14:textId="77777777" w:rsidR="0085747A" w:rsidRPr="009C54AE" w:rsidRDefault="003B4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14:paraId="7FC032A5" w14:textId="77777777" w:rsidTr="00885AD1">
        <w:tc>
          <w:tcPr>
            <w:tcW w:w="2694" w:type="dxa"/>
            <w:vAlign w:val="center"/>
          </w:tcPr>
          <w:p w14:paraId="305D88BA" w14:textId="77777777"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530A56" w14:textId="77777777"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55C396A4" w14:textId="77777777" w:rsidTr="00885AD1">
        <w:tc>
          <w:tcPr>
            <w:tcW w:w="2694" w:type="dxa"/>
            <w:vAlign w:val="center"/>
          </w:tcPr>
          <w:p w14:paraId="0B63E6F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A16C47" w14:textId="77777777"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00561D14" w14:textId="77777777" w:rsidTr="00885AD1">
        <w:tc>
          <w:tcPr>
            <w:tcW w:w="2694" w:type="dxa"/>
            <w:vAlign w:val="center"/>
          </w:tcPr>
          <w:p w14:paraId="4B76E9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F8BC22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5134F50" w14:textId="77777777" w:rsidTr="00885AD1">
        <w:tc>
          <w:tcPr>
            <w:tcW w:w="2694" w:type="dxa"/>
            <w:vAlign w:val="center"/>
          </w:tcPr>
          <w:p w14:paraId="02A628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BAAD" w14:textId="66B4EADC" w:rsidR="0085747A" w:rsidRPr="009C54AE" w:rsidRDefault="00581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B4FF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B03A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616F5F86" w14:textId="77777777" w:rsidTr="00885AD1">
        <w:tc>
          <w:tcPr>
            <w:tcW w:w="2694" w:type="dxa"/>
            <w:vAlign w:val="center"/>
          </w:tcPr>
          <w:p w14:paraId="20D666C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31113E" w14:textId="77777777"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14:paraId="0FE8B0BE" w14:textId="77777777" w:rsidTr="00885AD1">
        <w:tc>
          <w:tcPr>
            <w:tcW w:w="2694" w:type="dxa"/>
            <w:vAlign w:val="center"/>
          </w:tcPr>
          <w:p w14:paraId="08B076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AC453A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FB6D169" w14:textId="77777777" w:rsidTr="00885AD1">
        <w:tc>
          <w:tcPr>
            <w:tcW w:w="2694" w:type="dxa"/>
            <w:vAlign w:val="center"/>
          </w:tcPr>
          <w:p w14:paraId="6CD1277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E2D94B" w14:textId="77777777"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5337FD8" w14:textId="77777777" w:rsidTr="00885AD1">
        <w:tc>
          <w:tcPr>
            <w:tcW w:w="2694" w:type="dxa"/>
            <w:vAlign w:val="center"/>
          </w:tcPr>
          <w:p w14:paraId="338C87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13EE713" w14:textId="77777777"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14:paraId="1B14BF69" w14:textId="77777777" w:rsidTr="00885AD1">
        <w:tc>
          <w:tcPr>
            <w:tcW w:w="2694" w:type="dxa"/>
            <w:vAlign w:val="center"/>
          </w:tcPr>
          <w:p w14:paraId="33BC67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D3A2A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5FFDC9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BE3E3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466522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6B3B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D5CA84F" w14:textId="77777777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458A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08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C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7C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7C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E9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24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62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F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D5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F7744ED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BD8E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F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09F9" w14:textId="77777777" w:rsidR="00015B8F" w:rsidRPr="009C54AE" w:rsidRDefault="00581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83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44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F7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2F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5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1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B867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9BF5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19278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0DFC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94C76E" w14:textId="77777777"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CB375F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C074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338D8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1C9135C" w14:textId="77777777"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14:paraId="79F8ADE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5407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55B6BD3" w14:textId="77777777" w:rsidTr="00745302">
        <w:tc>
          <w:tcPr>
            <w:tcW w:w="9670" w:type="dxa"/>
          </w:tcPr>
          <w:p w14:paraId="19F67696" w14:textId="77777777"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  <w:p w14:paraId="1F30272B" w14:textId="77777777"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F4430E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4F1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703F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34E8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8956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668A040" w14:textId="77777777" w:rsidTr="00A05D6A">
        <w:tc>
          <w:tcPr>
            <w:tcW w:w="844" w:type="dxa"/>
            <w:vAlign w:val="center"/>
          </w:tcPr>
          <w:p w14:paraId="6319340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8EE3B5F" w14:textId="77777777" w:rsidR="0085747A" w:rsidRPr="009C54AE" w:rsidRDefault="00672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negocjacji i mediacji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oraz ich stosowania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pracy opiekuńczo-wychowawczej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F989F27" w14:textId="77777777" w:rsidTr="00A05D6A">
        <w:tc>
          <w:tcPr>
            <w:tcW w:w="844" w:type="dxa"/>
            <w:vAlign w:val="center"/>
          </w:tcPr>
          <w:p w14:paraId="36D890F1" w14:textId="77777777"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D3D314A" w14:textId="77777777" w:rsidR="0085747A" w:rsidRPr="009C54AE" w:rsidRDefault="002400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praktycznych w zakresie negocjacji i mediacji w różnych obszarach i kontekstach pracy opiekuńczo-wychowawczej, zgodnie z zasadami i normami etycznymi.</w:t>
            </w:r>
          </w:p>
        </w:tc>
      </w:tr>
    </w:tbl>
    <w:p w14:paraId="3D1E68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A154B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3CA57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808DB" w:rsidRPr="009C54AE" w14:paraId="48BDEE1D" w14:textId="77777777" w:rsidTr="0071620A">
        <w:tc>
          <w:tcPr>
            <w:tcW w:w="1701" w:type="dxa"/>
            <w:vAlign w:val="center"/>
          </w:tcPr>
          <w:p w14:paraId="3BA5632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2DAD372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FEEA04B" w14:textId="77777777" w:rsidR="003B4FF3" w:rsidRDefault="003B4FF3" w:rsidP="003B4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883BF4" w14:textId="77777777" w:rsidR="003B4FF3" w:rsidRPr="009C54AE" w:rsidRDefault="003B4FF3" w:rsidP="003B4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3570F0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14:paraId="4335EACE" w14:textId="77777777" w:rsidTr="005E6E85">
        <w:tc>
          <w:tcPr>
            <w:tcW w:w="1701" w:type="dxa"/>
          </w:tcPr>
          <w:p w14:paraId="3964B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8903A88" w14:textId="77777777"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uczestników procesów negocjacyjnych i mediacyjnych i ich zróżnicowania ze względu na rodzaj potrzeb np. opiekuńczych, wychowawczych, terapeutycznych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022697F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808DB" w:rsidRPr="009C54AE" w14:paraId="0111AF12" w14:textId="77777777" w:rsidTr="005E6E85">
        <w:tc>
          <w:tcPr>
            <w:tcW w:w="1701" w:type="dxa"/>
          </w:tcPr>
          <w:p w14:paraId="067DA7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8120AA" w14:textId="77777777"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mechanizmy komunikacji interpersonalnej oraz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prawidłowości i czynniki 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ją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zakłócające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procesie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DCEC969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D808DB" w:rsidRPr="009C54AE" w14:paraId="07F63DAE" w14:textId="77777777" w:rsidTr="005E6E85">
        <w:tc>
          <w:tcPr>
            <w:tcW w:w="1701" w:type="dxa"/>
          </w:tcPr>
          <w:p w14:paraId="1E75E4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BD1034E" w14:textId="77777777" w:rsidR="0085747A" w:rsidRPr="009C54AE" w:rsidRDefault="00AC7E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zastosuje zasady i normy etyczne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podejmowanych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działaniach negocjacyjnych i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mediacyjnych, zidentyfikuje dylematy etyczne i skutki podejmowanych działań pedagogicznych w kontekście 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788E42" w14:textId="77777777" w:rsidR="0085747A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808DB" w:rsidRPr="009C54AE" w14:paraId="101F39D4" w14:textId="77777777" w:rsidTr="005E6E85">
        <w:tc>
          <w:tcPr>
            <w:tcW w:w="1701" w:type="dxa"/>
          </w:tcPr>
          <w:p w14:paraId="0CA8E0D1" w14:textId="77777777" w:rsidR="00561D3B" w:rsidRPr="009C54AE" w:rsidRDefault="002F37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5C56E48" w14:textId="77777777" w:rsidR="00561D3B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własne działania podejmowane w procesie negocjacji i mediacji, wskaże obszary wymagające zmian oraz podejmie działania na rzecz własnego rozwoju i rozwoju innych uczestników negocjacji i mediacji.</w:t>
            </w:r>
          </w:p>
        </w:tc>
        <w:tc>
          <w:tcPr>
            <w:tcW w:w="1873" w:type="dxa"/>
          </w:tcPr>
          <w:p w14:paraId="422492C4" w14:textId="77777777" w:rsidR="00561D3B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808DB" w:rsidRPr="009C54AE" w14:paraId="1D6BFD4B" w14:textId="77777777" w:rsidTr="005E6E85">
        <w:tc>
          <w:tcPr>
            <w:tcW w:w="1701" w:type="dxa"/>
          </w:tcPr>
          <w:p w14:paraId="18FA3E94" w14:textId="77777777"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F6EF5" w14:textId="77777777" w:rsidR="00877C22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oceni poziom swojej wiedzy i umiejętności w zakresie negocjacji i mediacji oraz </w:t>
            </w:r>
            <w:r w:rsidR="006810FB">
              <w:rPr>
                <w:rFonts w:ascii="Corbel" w:hAnsi="Corbel"/>
                <w:b w:val="0"/>
                <w:smallCaps w:val="0"/>
                <w:szCs w:val="24"/>
              </w:rPr>
              <w:t>motywacji do samokształcenia i samorozwoju.</w:t>
            </w:r>
          </w:p>
        </w:tc>
        <w:tc>
          <w:tcPr>
            <w:tcW w:w="1873" w:type="dxa"/>
          </w:tcPr>
          <w:p w14:paraId="439099E0" w14:textId="77777777"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2E0F4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831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A28FC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75CD35" w14:textId="77777777"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14:paraId="7F4E5A91" w14:textId="77777777"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14:paraId="12F9D312" w14:textId="77777777" w:rsidTr="00F81DEA">
        <w:tc>
          <w:tcPr>
            <w:tcW w:w="9520" w:type="dxa"/>
          </w:tcPr>
          <w:p w14:paraId="7BF57797" w14:textId="77777777"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14:paraId="7CABA4A4" w14:textId="77777777" w:rsidTr="00F81DEA">
        <w:tc>
          <w:tcPr>
            <w:tcW w:w="9520" w:type="dxa"/>
          </w:tcPr>
          <w:p w14:paraId="15230CB8" w14:textId="77777777" w:rsidR="00877C22" w:rsidRPr="009C54AE" w:rsidRDefault="0045635C" w:rsidP="00961A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pojęcie konfliktu, podłoż</w:t>
            </w:r>
            <w:r w:rsidR="00961A9E">
              <w:rPr>
                <w:rFonts w:ascii="Corbel" w:hAnsi="Corbel"/>
                <w:sz w:val="24"/>
                <w:szCs w:val="24"/>
              </w:rPr>
              <w:t>e, rodzaje i skutki konfliktów.</w:t>
            </w:r>
          </w:p>
        </w:tc>
      </w:tr>
      <w:tr w:rsidR="0045635C" w:rsidRPr="009C54AE" w14:paraId="7F225BF0" w14:textId="77777777" w:rsidTr="00F81DEA">
        <w:tc>
          <w:tcPr>
            <w:tcW w:w="9520" w:type="dxa"/>
          </w:tcPr>
          <w:p w14:paraId="5FD81173" w14:textId="77777777"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formy rozwiązywania konfliktów (ADR).</w:t>
            </w:r>
          </w:p>
        </w:tc>
      </w:tr>
      <w:tr w:rsidR="00877C22" w:rsidRPr="009C54AE" w14:paraId="55C34FF9" w14:textId="77777777" w:rsidTr="00F81DEA">
        <w:tc>
          <w:tcPr>
            <w:tcW w:w="9520" w:type="dxa"/>
          </w:tcPr>
          <w:p w14:paraId="642E0D5B" w14:textId="77777777" w:rsidR="00877C22" w:rsidRPr="009C54AE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komunikacji w sytuacji konfliktu</w:t>
            </w:r>
            <w:r w:rsidR="0045635C">
              <w:rPr>
                <w:rFonts w:ascii="Corbel" w:hAnsi="Corbel"/>
                <w:sz w:val="24"/>
                <w:szCs w:val="24"/>
              </w:rPr>
              <w:t xml:space="preserve"> – komunikacja werbalna i niewerbalna, aktywne słuchanie, problemy komunikacyjne</w:t>
            </w:r>
            <w:r>
              <w:rPr>
                <w:rFonts w:ascii="Corbel" w:hAnsi="Corbel"/>
                <w:sz w:val="24"/>
                <w:szCs w:val="24"/>
              </w:rPr>
              <w:t>, klimat porozumiewania się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635C" w:rsidRPr="009C54AE" w14:paraId="67369E69" w14:textId="77777777" w:rsidTr="00F81DEA">
        <w:tc>
          <w:tcPr>
            <w:tcW w:w="9520" w:type="dxa"/>
          </w:tcPr>
          <w:p w14:paraId="40DFDD39" w14:textId="77777777"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Negocjacje – istota, strategie i techniki negocjacyjne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7C22" w:rsidRPr="009C54AE" w14:paraId="71C79DE1" w14:textId="77777777" w:rsidTr="00F81DEA">
        <w:tc>
          <w:tcPr>
            <w:tcW w:w="9520" w:type="dxa"/>
          </w:tcPr>
          <w:p w14:paraId="3567FFA8" w14:textId="77777777" w:rsidR="00877C22" w:rsidRPr="009C54AE" w:rsidRDefault="00961A9E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Mediacja – pojęcie i cele mediacji, rodzaje i zasady mediacji, uczestnic</w:t>
            </w:r>
            <w:r w:rsidR="00AB04B6">
              <w:rPr>
                <w:rFonts w:ascii="Corbel" w:hAnsi="Corbel"/>
                <w:sz w:val="24"/>
                <w:szCs w:val="24"/>
              </w:rPr>
              <w:t>y mediacji, przedmiot ustaleń</w:t>
            </w:r>
            <w:r w:rsidR="00962A69">
              <w:rPr>
                <w:rFonts w:ascii="Corbel" w:hAnsi="Corbel"/>
                <w:sz w:val="24"/>
                <w:szCs w:val="24"/>
              </w:rPr>
              <w:t>, rol</w:t>
            </w:r>
            <w:r w:rsidR="008A7C72">
              <w:rPr>
                <w:rFonts w:ascii="Corbel" w:hAnsi="Corbel"/>
                <w:sz w:val="24"/>
                <w:szCs w:val="24"/>
              </w:rPr>
              <w:t>a mediatora, zasady etyczne w mediacji.</w:t>
            </w:r>
          </w:p>
        </w:tc>
      </w:tr>
      <w:tr w:rsidR="00962A69" w:rsidRPr="009C54AE" w14:paraId="4061619C" w14:textId="77777777" w:rsidTr="00F81DEA">
        <w:tc>
          <w:tcPr>
            <w:tcW w:w="9520" w:type="dxa"/>
          </w:tcPr>
          <w:p w14:paraId="1200B661" w14:textId="77777777" w:rsidR="00962A69" w:rsidRDefault="00962A69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Procedura mediacyjna </w:t>
            </w:r>
            <w:r w:rsidR="00902FFD">
              <w:rPr>
                <w:rFonts w:ascii="Corbel" w:hAnsi="Corbel"/>
                <w:sz w:val="24"/>
                <w:szCs w:val="24"/>
              </w:rPr>
              <w:t>- symulacja studium</w:t>
            </w:r>
            <w:r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962A69" w:rsidRPr="009C54AE" w14:paraId="2514EF80" w14:textId="77777777" w:rsidTr="00F81DEA">
        <w:tc>
          <w:tcPr>
            <w:tcW w:w="9520" w:type="dxa"/>
          </w:tcPr>
          <w:p w14:paraId="72EA6440" w14:textId="77777777"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mediacje w środowisku </w:t>
            </w:r>
            <w:r w:rsidR="00226049">
              <w:rPr>
                <w:rFonts w:ascii="Corbel" w:hAnsi="Corbel"/>
                <w:sz w:val="24"/>
                <w:szCs w:val="24"/>
              </w:rPr>
              <w:t>oświatowym w sytuacji konfliktu w szkole</w:t>
            </w:r>
            <w:r>
              <w:rPr>
                <w:rFonts w:ascii="Corbel" w:hAnsi="Corbel"/>
                <w:sz w:val="24"/>
                <w:szCs w:val="24"/>
              </w:rPr>
              <w:t xml:space="preserve"> - mediacje szkolne, mediacje rówieśnicze.</w:t>
            </w:r>
          </w:p>
        </w:tc>
      </w:tr>
      <w:tr w:rsidR="00962A69" w:rsidRPr="009C54AE" w14:paraId="177F44EC" w14:textId="77777777" w:rsidTr="00F81DEA">
        <w:tc>
          <w:tcPr>
            <w:tcW w:w="9520" w:type="dxa"/>
          </w:tcPr>
          <w:p w14:paraId="2F34CBE8" w14:textId="77777777"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D93D62">
              <w:rPr>
                <w:rFonts w:ascii="Corbel" w:hAnsi="Corbel"/>
                <w:sz w:val="24"/>
                <w:szCs w:val="24"/>
              </w:rPr>
              <w:t>procesu mediacji szkolnych i mediacji rówieśniczych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2A69" w:rsidRPr="009C54AE" w14:paraId="42DDF288" w14:textId="77777777" w:rsidTr="00F81DEA">
        <w:tc>
          <w:tcPr>
            <w:tcW w:w="9520" w:type="dxa"/>
          </w:tcPr>
          <w:p w14:paraId="0883C9B6" w14:textId="77777777" w:rsidR="00962A69" w:rsidRDefault="008A7C72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Mediator</w:t>
            </w:r>
            <w:r w:rsidR="00743D6E">
              <w:rPr>
                <w:rFonts w:ascii="Corbel" w:hAnsi="Corbel"/>
                <w:sz w:val="24"/>
                <w:szCs w:val="24"/>
              </w:rPr>
              <w:t xml:space="preserve"> w przestrzeni szkoły.</w:t>
            </w:r>
          </w:p>
        </w:tc>
      </w:tr>
      <w:tr w:rsidR="001B230A" w:rsidRPr="009C54AE" w14:paraId="4C3711D2" w14:textId="77777777" w:rsidTr="00F81DEA">
        <w:tc>
          <w:tcPr>
            <w:tcW w:w="9520" w:type="dxa"/>
          </w:tcPr>
          <w:p w14:paraId="57AE13B6" w14:textId="77777777" w:rsidR="001B230A" w:rsidRDefault="00D93D62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1B230A">
              <w:rPr>
                <w:rFonts w:ascii="Corbel" w:hAnsi="Corbel"/>
                <w:sz w:val="24"/>
                <w:szCs w:val="24"/>
              </w:rPr>
              <w:t>ediacje w sprawach osób nieletnich</w:t>
            </w:r>
            <w:r>
              <w:rPr>
                <w:rFonts w:ascii="Corbel" w:hAnsi="Corbel"/>
                <w:sz w:val="24"/>
                <w:szCs w:val="24"/>
              </w:rPr>
              <w:t xml:space="preserve"> – idea sprawiedliwości naprawczej, wychowawcze aspekty mediacji w sprawach osób nieletnich.</w:t>
            </w:r>
          </w:p>
        </w:tc>
      </w:tr>
      <w:tr w:rsidR="001B230A" w:rsidRPr="009C54AE" w14:paraId="3CD8DE62" w14:textId="77777777" w:rsidTr="00F81DEA">
        <w:tc>
          <w:tcPr>
            <w:tcW w:w="9520" w:type="dxa"/>
          </w:tcPr>
          <w:p w14:paraId="77B383EC" w14:textId="77777777" w:rsidR="001B230A" w:rsidRDefault="001B230A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karnych.</w:t>
            </w:r>
          </w:p>
        </w:tc>
      </w:tr>
      <w:tr w:rsidR="001B230A" w:rsidRPr="009C54AE" w14:paraId="0F4D4BF7" w14:textId="77777777" w:rsidTr="00F81DEA">
        <w:tc>
          <w:tcPr>
            <w:tcW w:w="9520" w:type="dxa"/>
          </w:tcPr>
          <w:p w14:paraId="66D833EF" w14:textId="77777777" w:rsidR="001B230A" w:rsidRDefault="001B230A" w:rsidP="00D93D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mediacje w sprawach rodzinnych.</w:t>
            </w:r>
          </w:p>
        </w:tc>
      </w:tr>
      <w:tr w:rsidR="00743D6E" w:rsidRPr="009C54AE" w14:paraId="697C3CF9" w14:textId="77777777" w:rsidTr="00F81DEA">
        <w:tc>
          <w:tcPr>
            <w:tcW w:w="9520" w:type="dxa"/>
          </w:tcPr>
          <w:p w14:paraId="23680B0A" w14:textId="77777777" w:rsidR="00743D6E" w:rsidRDefault="00743D6E" w:rsidP="008A7C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jako narzędzie wsparcia rodziny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w realizacji </w:t>
            </w:r>
            <w:r w:rsidR="008A7C72">
              <w:rPr>
                <w:rFonts w:ascii="Corbel" w:hAnsi="Corbel"/>
                <w:sz w:val="24"/>
                <w:szCs w:val="24"/>
              </w:rPr>
              <w:t>funkcji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D6E" w:rsidRPr="009C54AE" w14:paraId="3E1C8B01" w14:textId="77777777" w:rsidTr="00F81DEA">
        <w:tc>
          <w:tcPr>
            <w:tcW w:w="9520" w:type="dxa"/>
          </w:tcPr>
          <w:p w14:paraId="5E3BFB17" w14:textId="77777777" w:rsidR="00743D6E" w:rsidRDefault="00743D6E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 mediacje w obszarze pomocy społecznej.</w:t>
            </w:r>
          </w:p>
        </w:tc>
      </w:tr>
      <w:tr w:rsidR="00743D6E" w:rsidRPr="009C54AE" w14:paraId="697C780F" w14:textId="77777777" w:rsidTr="00F81DEA">
        <w:tc>
          <w:tcPr>
            <w:tcW w:w="9520" w:type="dxa"/>
          </w:tcPr>
          <w:p w14:paraId="680D838C" w14:textId="77777777" w:rsidR="00743D6E" w:rsidRDefault="00226049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Dokumentacja mediacyjna </w:t>
            </w:r>
            <w:r w:rsidR="00743D6E">
              <w:rPr>
                <w:rFonts w:ascii="Corbel" w:hAnsi="Corbel"/>
                <w:sz w:val="24"/>
                <w:szCs w:val="24"/>
              </w:rPr>
              <w:t>– studium przypadku</w:t>
            </w:r>
          </w:p>
        </w:tc>
      </w:tr>
    </w:tbl>
    <w:p w14:paraId="6716CE5C" w14:textId="77777777"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0F7836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277DF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C810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5391D27" w14:textId="77777777" w:rsidR="005D1A8E" w:rsidRDefault="005D1A8E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6B20401A" w14:textId="77777777" w:rsidR="0085747A" w:rsidRPr="005D1A8E" w:rsidRDefault="006810FB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 xml:space="preserve">Elementy wykładu z prezentacją multimedialną, pogadanka, 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Pr="005D1A8E">
        <w:rPr>
          <w:rFonts w:ascii="Corbel" w:hAnsi="Corbel"/>
          <w:b w:val="0"/>
          <w:bCs/>
          <w:smallCaps w:val="0"/>
          <w:szCs w:val="24"/>
        </w:rPr>
        <w:t>praca w grupach, analiza tekstów</w:t>
      </w:r>
      <w:r w:rsidR="00743D6E">
        <w:rPr>
          <w:rFonts w:ascii="Corbel" w:hAnsi="Corbel"/>
          <w:b w:val="0"/>
          <w:bCs/>
          <w:smallCaps w:val="0"/>
          <w:szCs w:val="24"/>
        </w:rPr>
        <w:t xml:space="preserve"> (dokumentów)</w:t>
      </w:r>
      <w:r w:rsidRPr="005D1A8E">
        <w:rPr>
          <w:rFonts w:ascii="Corbel" w:hAnsi="Corbel"/>
          <w:b w:val="0"/>
          <w:bCs/>
          <w:smallCaps w:val="0"/>
          <w:szCs w:val="24"/>
        </w:rPr>
        <w:t xml:space="preserve"> z dyskusją, analiza materiałów filmowych</w:t>
      </w:r>
      <w:r w:rsidR="00A71936">
        <w:rPr>
          <w:rFonts w:ascii="Corbel" w:hAnsi="Corbel"/>
          <w:b w:val="0"/>
          <w:bCs/>
          <w:smallCaps w:val="0"/>
          <w:szCs w:val="24"/>
        </w:rPr>
        <w:t>, gry symulacyjne.</w:t>
      </w:r>
    </w:p>
    <w:p w14:paraId="4F48049B" w14:textId="77777777"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18E57C2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6D900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DE8523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4A673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B924A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C1172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A21B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8FBFED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6BD4A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1CA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09AE56" w14:textId="77777777" w:rsidTr="006810FB">
        <w:tc>
          <w:tcPr>
            <w:tcW w:w="1962" w:type="dxa"/>
            <w:vAlign w:val="center"/>
          </w:tcPr>
          <w:p w14:paraId="737F736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7A69D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23B450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6D41B5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9FE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14:paraId="44581AF5" w14:textId="77777777" w:rsidTr="006810FB">
        <w:tc>
          <w:tcPr>
            <w:tcW w:w="1962" w:type="dxa"/>
            <w:vAlign w:val="center"/>
          </w:tcPr>
          <w:p w14:paraId="4E7201D7" w14:textId="77777777"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14:paraId="06BD84D4" w14:textId="77777777"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14:paraId="2F9D65D3" w14:textId="77777777" w:rsidR="006810FB" w:rsidRPr="009C54AE" w:rsidRDefault="005D1A8E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14:paraId="1DDCC20F" w14:textId="77777777" w:rsidTr="006810FB">
        <w:tc>
          <w:tcPr>
            <w:tcW w:w="1962" w:type="dxa"/>
            <w:vAlign w:val="center"/>
          </w:tcPr>
          <w:p w14:paraId="030EF18A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14:paraId="6F54E803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2755B3BB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7E6A2589" w14:textId="77777777" w:rsidTr="006810FB">
        <w:tc>
          <w:tcPr>
            <w:tcW w:w="1962" w:type="dxa"/>
            <w:vAlign w:val="center"/>
          </w:tcPr>
          <w:p w14:paraId="390D8AF9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441" w:type="dxa"/>
            <w:vAlign w:val="center"/>
          </w:tcPr>
          <w:p w14:paraId="57993DE9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2CE8EA1D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2BB51E03" w14:textId="77777777" w:rsidTr="006810FB">
        <w:tc>
          <w:tcPr>
            <w:tcW w:w="1962" w:type="dxa"/>
            <w:vAlign w:val="center"/>
          </w:tcPr>
          <w:p w14:paraId="492EF227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441" w:type="dxa"/>
            <w:vAlign w:val="center"/>
          </w:tcPr>
          <w:p w14:paraId="290CA5E6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65453953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088CF8D5" w14:textId="77777777" w:rsidTr="006810FB">
        <w:tc>
          <w:tcPr>
            <w:tcW w:w="1962" w:type="dxa"/>
            <w:vAlign w:val="center"/>
          </w:tcPr>
          <w:p w14:paraId="5E4D3267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441" w:type="dxa"/>
            <w:vAlign w:val="center"/>
          </w:tcPr>
          <w:p w14:paraId="5293870A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00B05A83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332C16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31A7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C8C5C8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E5D8B1" w14:textId="77777777" w:rsidTr="00923D7D">
        <w:tc>
          <w:tcPr>
            <w:tcW w:w="9670" w:type="dxa"/>
          </w:tcPr>
          <w:p w14:paraId="0FC790BA" w14:textId="77777777" w:rsidR="0085747A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ćwiczeń:</w:t>
            </w:r>
          </w:p>
          <w:p w14:paraId="7607DA94" w14:textId="01075DC1" w:rsidR="005D1A8E" w:rsidRDefault="001632A1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uzyskanie pozytywnej oceny z kolokwium pisemnego według skali: </w:t>
            </w: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265943A6" w14:textId="7C92A31C" w:rsidR="00FC60A3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FC60A3">
              <w:rPr>
                <w:rFonts w:ascii="Corbel" w:hAnsi="Corbel"/>
                <w:b w:val="0"/>
                <w:smallCaps w:val="0"/>
                <w:szCs w:val="24"/>
              </w:rPr>
              <w:t>wykonanie pracy pisemnej na temat zadany przez prowadzącego</w:t>
            </w:r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 i uzyskanie pozytywnej oceny według skali: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FC60A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984EFBA" w14:textId="7A13178A" w:rsidR="00FC60A3" w:rsidRDefault="00FC60A3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 w:rsidR="00A05D6A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wykonanie </w:t>
            </w:r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i pozytywna 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określonych zadań dydaktycznych. </w:t>
            </w:r>
          </w:p>
          <w:p w14:paraId="0BED83CC" w14:textId="77777777" w:rsidR="00FC60A3" w:rsidRPr="009C54AE" w:rsidRDefault="00FC60A3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B6BE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C5FA5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216F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14:paraId="70366B02" w14:textId="77777777" w:rsidTr="003E1941">
        <w:tc>
          <w:tcPr>
            <w:tcW w:w="4962" w:type="dxa"/>
            <w:vAlign w:val="center"/>
          </w:tcPr>
          <w:p w14:paraId="6DD1FF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55BCB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14:paraId="153EF16C" w14:textId="77777777" w:rsidTr="00923D7D">
        <w:tc>
          <w:tcPr>
            <w:tcW w:w="4962" w:type="dxa"/>
          </w:tcPr>
          <w:p w14:paraId="72B42F73" w14:textId="77777777" w:rsidR="0085747A" w:rsidRPr="009C54AE" w:rsidRDefault="00C61DC5" w:rsidP="00B513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58D3535" w14:textId="77777777" w:rsidR="0085747A" w:rsidRPr="009C54AE" w:rsidRDefault="005814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35DF8" w:rsidRPr="009C54AE" w14:paraId="6DFF56ED" w14:textId="77777777" w:rsidTr="00923D7D">
        <w:tc>
          <w:tcPr>
            <w:tcW w:w="4962" w:type="dxa"/>
          </w:tcPr>
          <w:p w14:paraId="2AC0746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3F8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383AFE3" w14:textId="77777777" w:rsidR="00C61DC5" w:rsidRPr="009C54AE" w:rsidRDefault="00537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14:paraId="2F35DED2" w14:textId="77777777" w:rsidTr="00923D7D">
        <w:tc>
          <w:tcPr>
            <w:tcW w:w="4962" w:type="dxa"/>
          </w:tcPr>
          <w:p w14:paraId="77B6BC8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C3BFF">
              <w:rPr>
                <w:rFonts w:ascii="Corbel" w:hAnsi="Corbel"/>
                <w:sz w:val="24"/>
                <w:szCs w:val="24"/>
              </w:rPr>
              <w:t>:</w:t>
            </w:r>
          </w:p>
          <w:p w14:paraId="386B7FC1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F10DA92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14:paraId="149DC325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03542D73" w14:textId="77777777" w:rsidR="00C61DC5" w:rsidRPr="009C54AE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</w:p>
        </w:tc>
        <w:tc>
          <w:tcPr>
            <w:tcW w:w="4677" w:type="dxa"/>
          </w:tcPr>
          <w:p w14:paraId="4F60416F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ABB230F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3CB7DD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C6662B8" w14:textId="77777777" w:rsidR="00BC3BFF" w:rsidRDefault="00537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4EE5E09E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3E6FAF1" w14:textId="77777777" w:rsidR="00BC3BFF" w:rsidRPr="009C54AE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14:paraId="243DE48C" w14:textId="77777777" w:rsidTr="00923D7D">
        <w:tc>
          <w:tcPr>
            <w:tcW w:w="4962" w:type="dxa"/>
          </w:tcPr>
          <w:p w14:paraId="40B1EE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04CD1F" w14:textId="77777777" w:rsidR="0085747A" w:rsidRPr="009C54AE" w:rsidRDefault="00D35D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35DF8" w:rsidRPr="009C54AE" w14:paraId="4DD79F2F" w14:textId="77777777" w:rsidTr="00923D7D">
        <w:tc>
          <w:tcPr>
            <w:tcW w:w="4962" w:type="dxa"/>
          </w:tcPr>
          <w:p w14:paraId="757590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4395D3" w14:textId="77777777" w:rsidR="0085747A" w:rsidRPr="009C54AE" w:rsidRDefault="00877C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402BE9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57867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CF7A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9A40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AA4FCE5" w14:textId="77777777" w:rsidTr="0071620A">
        <w:trPr>
          <w:trHeight w:val="397"/>
        </w:trPr>
        <w:tc>
          <w:tcPr>
            <w:tcW w:w="3544" w:type="dxa"/>
          </w:tcPr>
          <w:p w14:paraId="12AD73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36714B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8D525DA" w14:textId="77777777" w:rsidTr="0071620A">
        <w:trPr>
          <w:trHeight w:val="397"/>
        </w:trPr>
        <w:tc>
          <w:tcPr>
            <w:tcW w:w="3544" w:type="dxa"/>
          </w:tcPr>
          <w:p w14:paraId="2686D54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DB1CB68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1A0A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4258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EFB4F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A6B59D" w14:textId="77777777" w:rsidTr="0071620A">
        <w:trPr>
          <w:trHeight w:val="397"/>
        </w:trPr>
        <w:tc>
          <w:tcPr>
            <w:tcW w:w="7513" w:type="dxa"/>
          </w:tcPr>
          <w:p w14:paraId="5FFEE95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ABF4DE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2014,</w:t>
            </w:r>
          </w:p>
          <w:p w14:paraId="25DDDCDD" w14:textId="52403998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14:paraId="04EE5709" w14:textId="6F4DB487" w:rsidR="00212622" w:rsidRDefault="00212622" w:rsidP="00877C22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2015,</w:t>
            </w:r>
          </w:p>
          <w:p w14:paraId="4B6ED9A2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2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Leksykon mediacji,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Cetera,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14:paraId="76A00366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3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14:paraId="50CB7079" w14:textId="73AF614E" w:rsidR="00BC3BFF" w:rsidRPr="005D4C40" w:rsidRDefault="005D4C40" w:rsidP="005D4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3, Wolters Kluwer Polska, Warszawa 2024.</w:t>
            </w:r>
          </w:p>
        </w:tc>
      </w:tr>
      <w:tr w:rsidR="0085747A" w:rsidRPr="009C54AE" w14:paraId="040B49C5" w14:textId="77777777" w:rsidTr="0071620A">
        <w:trPr>
          <w:trHeight w:val="397"/>
        </w:trPr>
        <w:tc>
          <w:tcPr>
            <w:tcW w:w="7513" w:type="dxa"/>
          </w:tcPr>
          <w:p w14:paraId="0B9D4EFB" w14:textId="1629DAB3" w:rsidR="005D4C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EBBAE4" w14:textId="77777777" w:rsidR="005D4C40" w:rsidRDefault="005D4C40" w:rsidP="005D4C40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Duda A., </w:t>
            </w:r>
            <w:r w:rsidRPr="002260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Masz prawo do mediacji w szkole. Zarys pracy mediatora szkolnego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Naukowe Scholar, Warszawa 2019.</w:t>
            </w:r>
          </w:p>
          <w:p w14:paraId="6A6D9025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Fischer R., Ury W., Patton B.,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Dochodząc do tak. Negocjowanie bez poddawania się,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2013 (wyd. III),</w:t>
            </w:r>
          </w:p>
          <w:p w14:paraId="083FDB0C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 w:rsidRPr="006A3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2000,</w:t>
            </w:r>
          </w:p>
          <w:p w14:paraId="14C31BA7" w14:textId="77777777" w:rsidR="005D4C40" w:rsidRDefault="005D4C40" w:rsidP="003B4FF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Warszawskiego, Warszawa 2014,</w:t>
            </w:r>
          </w:p>
          <w:p w14:paraId="0DA1EC34" w14:textId="77777777" w:rsidR="005D4C40" w:rsidRDefault="005D4C40" w:rsidP="003B4FF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C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 – negocjacje – kultura – komunikacja. Psychospołeczne uwarunkowania i aplikacje,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Stefańska,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E. Kwiatkowska, Wyd. Adama Marszałek, Toruń 2014,</w:t>
            </w:r>
          </w:p>
          <w:p w14:paraId="17EF4875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Mediacja. Nieletni przestępcy i ich ofiary,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Czarneckiej-Dzialuk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D. Wójcik, Oficyna Naukowa, Warszawa 1999,</w:t>
            </w:r>
          </w:p>
          <w:p w14:paraId="51BB6182" w14:textId="77777777" w:rsidR="005D4C40" w:rsidRDefault="005D4C40" w:rsidP="005D4C40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Ch.W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2003,</w:t>
            </w:r>
          </w:p>
          <w:p w14:paraId="1C988A20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Olejarz M., Lipowicz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Bąbka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6A3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Kooperacja, mediacja, komunikacja. Perspektywa edukacyjna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Zielonogórski, Zielona Góra 2020,</w:t>
            </w:r>
          </w:p>
          <w:p w14:paraId="22F7B58F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C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Prawno-psychologiczne uwarunkowania mediacji i negocjacji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S.L.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Stadniczeńko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Opolskiego, Opole 2006,</w:t>
            </w:r>
          </w:p>
          <w:p w14:paraId="13FCF0D0" w14:textId="77777777" w:rsidR="005D4C40" w:rsidRDefault="005D4C40" w:rsidP="0084606F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Rynkowska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Artymiak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w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2014,</w:t>
            </w:r>
          </w:p>
          <w:p w14:paraId="69AF2870" w14:textId="77777777" w:rsidR="005D4C40" w:rsidRDefault="005D4C40" w:rsidP="00BC3BFF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Sztuka skutecznego prowadzenia mediacji i negocjacji. Zagadnienia psychologiczne i komunikacyjne,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Marina, Wrocław 2013.</w:t>
            </w:r>
          </w:p>
          <w:p w14:paraId="528CF120" w14:textId="7FAF3876" w:rsidR="001632A1" w:rsidRPr="00BC3BFF" w:rsidRDefault="005D4C40" w:rsidP="005D4C40">
            <w:pPr>
              <w:spacing w:after="0" w:line="240" w:lineRule="auto"/>
              <w:contextualSpacing/>
              <w:rPr>
                <w:b/>
                <w:smallCaps/>
                <w:color w:val="000000"/>
              </w:rPr>
            </w:pPr>
            <w:r w:rsidRPr="003B4FF3">
              <w:rPr>
                <w:rStyle w:val="Wyrnieniedelikatne"/>
                <w:rFonts w:ascii="Corbel" w:hAnsi="Corbel"/>
                <w:i w:val="0"/>
                <w:color w:val="000000" w:themeColor="text1"/>
                <w:sz w:val="24"/>
                <w:szCs w:val="24"/>
              </w:rPr>
              <w:t>Urbańska M</w:t>
            </w:r>
            <w:r w:rsidRPr="003B4FF3">
              <w:rPr>
                <w:rStyle w:val="Wyrnieniedelikatne"/>
                <w:rFonts w:ascii="Corbel" w:hAnsi="Corbel"/>
                <w:color w:val="000000" w:themeColor="text1"/>
                <w:sz w:val="24"/>
                <w:szCs w:val="24"/>
              </w:rPr>
              <w:t xml:space="preserve">., </w:t>
            </w:r>
            <w:r>
              <w:rPr>
                <w:rStyle w:val="Wyrnieniedelikatne"/>
                <w:rFonts w:ascii="Corbel" w:hAnsi="Corbel"/>
                <w:color w:val="000000" w:themeColor="text1"/>
                <w:sz w:val="24"/>
                <w:szCs w:val="24"/>
              </w:rPr>
              <w:t>Mediacja w sprawach nieletnich – wymiar wychowawczy, „</w:t>
            </w:r>
            <w:r>
              <w:rPr>
                <w:rStyle w:val="Wyrnieniedelikatne"/>
                <w:rFonts w:ascii="Corbel" w:hAnsi="Corbel"/>
                <w:i w:val="0"/>
                <w:color w:val="000000" w:themeColor="text1"/>
                <w:sz w:val="24"/>
                <w:szCs w:val="24"/>
              </w:rPr>
              <w:t>Lubelski Rocznik Pedagogiczny” 2021 z. 1.</w:t>
            </w:r>
          </w:p>
        </w:tc>
      </w:tr>
    </w:tbl>
    <w:p w14:paraId="4019C8A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34AB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9C9EF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E7802" w14:textId="77777777" w:rsidR="00641238" w:rsidRDefault="00641238" w:rsidP="00C16ABF">
      <w:pPr>
        <w:spacing w:after="0" w:line="240" w:lineRule="auto"/>
      </w:pPr>
      <w:r>
        <w:separator/>
      </w:r>
    </w:p>
  </w:endnote>
  <w:endnote w:type="continuationSeparator" w:id="0">
    <w:p w14:paraId="537284F4" w14:textId="77777777" w:rsidR="00641238" w:rsidRDefault="006412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23F3C" w14:textId="77777777" w:rsidR="00641238" w:rsidRDefault="00641238" w:rsidP="00C16ABF">
      <w:pPr>
        <w:spacing w:after="0" w:line="240" w:lineRule="auto"/>
      </w:pPr>
      <w:r>
        <w:separator/>
      </w:r>
    </w:p>
  </w:footnote>
  <w:footnote w:type="continuationSeparator" w:id="0">
    <w:p w14:paraId="763325D6" w14:textId="77777777" w:rsidR="00641238" w:rsidRDefault="00641238" w:rsidP="00C16ABF">
      <w:pPr>
        <w:spacing w:after="0" w:line="240" w:lineRule="auto"/>
      </w:pPr>
      <w:r>
        <w:continuationSeparator/>
      </w:r>
    </w:p>
  </w:footnote>
  <w:footnote w:id="1">
    <w:p w14:paraId="3F5072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06DF"/>
    <w:rsid w:val="000046B9"/>
    <w:rsid w:val="000048FD"/>
    <w:rsid w:val="000077B4"/>
    <w:rsid w:val="00015B8F"/>
    <w:rsid w:val="00022ECE"/>
    <w:rsid w:val="00042A51"/>
    <w:rsid w:val="00042D2E"/>
    <w:rsid w:val="00043F64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95A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32A1"/>
    <w:rsid w:val="00163DC3"/>
    <w:rsid w:val="001640A7"/>
    <w:rsid w:val="00164646"/>
    <w:rsid w:val="00164FA7"/>
    <w:rsid w:val="00166A03"/>
    <w:rsid w:val="001718A7"/>
    <w:rsid w:val="001737CF"/>
    <w:rsid w:val="00176083"/>
    <w:rsid w:val="001770C7"/>
    <w:rsid w:val="00184E90"/>
    <w:rsid w:val="00192F37"/>
    <w:rsid w:val="001A4E9E"/>
    <w:rsid w:val="001A70D2"/>
    <w:rsid w:val="001B1869"/>
    <w:rsid w:val="001B230A"/>
    <w:rsid w:val="001D657B"/>
    <w:rsid w:val="001D7B54"/>
    <w:rsid w:val="001E0209"/>
    <w:rsid w:val="001F2CA2"/>
    <w:rsid w:val="002077E6"/>
    <w:rsid w:val="00212622"/>
    <w:rsid w:val="002144C0"/>
    <w:rsid w:val="0022477D"/>
    <w:rsid w:val="00226049"/>
    <w:rsid w:val="002278A9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671D"/>
    <w:rsid w:val="002A71A2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503F6"/>
    <w:rsid w:val="003530DD"/>
    <w:rsid w:val="00363F78"/>
    <w:rsid w:val="003728B3"/>
    <w:rsid w:val="003746EF"/>
    <w:rsid w:val="00395207"/>
    <w:rsid w:val="003A0A5B"/>
    <w:rsid w:val="003A1176"/>
    <w:rsid w:val="003B4FF3"/>
    <w:rsid w:val="003C0BAE"/>
    <w:rsid w:val="003D18A9"/>
    <w:rsid w:val="003D3954"/>
    <w:rsid w:val="003D6CE2"/>
    <w:rsid w:val="003D7092"/>
    <w:rsid w:val="003E1941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5970"/>
    <w:rsid w:val="0045635C"/>
    <w:rsid w:val="0045729E"/>
    <w:rsid w:val="004616A4"/>
    <w:rsid w:val="00461EFC"/>
    <w:rsid w:val="004652C2"/>
    <w:rsid w:val="004706D1"/>
    <w:rsid w:val="00471326"/>
    <w:rsid w:val="0047598D"/>
    <w:rsid w:val="004840FD"/>
    <w:rsid w:val="004868BE"/>
    <w:rsid w:val="00490F7D"/>
    <w:rsid w:val="00491678"/>
    <w:rsid w:val="00493D44"/>
    <w:rsid w:val="004968E2"/>
    <w:rsid w:val="00496DFC"/>
    <w:rsid w:val="004A3EEA"/>
    <w:rsid w:val="004A4D1F"/>
    <w:rsid w:val="004C53B7"/>
    <w:rsid w:val="004D5282"/>
    <w:rsid w:val="004F1551"/>
    <w:rsid w:val="004F55A3"/>
    <w:rsid w:val="0050496F"/>
    <w:rsid w:val="00513B6F"/>
    <w:rsid w:val="00517C63"/>
    <w:rsid w:val="00522995"/>
    <w:rsid w:val="00526C94"/>
    <w:rsid w:val="005363C4"/>
    <w:rsid w:val="00536BDE"/>
    <w:rsid w:val="00537E44"/>
    <w:rsid w:val="00543ACC"/>
    <w:rsid w:val="00551020"/>
    <w:rsid w:val="00553272"/>
    <w:rsid w:val="00561D3B"/>
    <w:rsid w:val="0056696D"/>
    <w:rsid w:val="00573EF9"/>
    <w:rsid w:val="00575866"/>
    <w:rsid w:val="00581477"/>
    <w:rsid w:val="00592BAE"/>
    <w:rsid w:val="0059484D"/>
    <w:rsid w:val="005A0855"/>
    <w:rsid w:val="005A3196"/>
    <w:rsid w:val="005C080F"/>
    <w:rsid w:val="005C55E5"/>
    <w:rsid w:val="005C696A"/>
    <w:rsid w:val="005D1A8E"/>
    <w:rsid w:val="005D4C40"/>
    <w:rsid w:val="005E63BD"/>
    <w:rsid w:val="005E6E85"/>
    <w:rsid w:val="005F31D2"/>
    <w:rsid w:val="0061029B"/>
    <w:rsid w:val="00617230"/>
    <w:rsid w:val="00621CE1"/>
    <w:rsid w:val="006277E0"/>
    <w:rsid w:val="00627FC9"/>
    <w:rsid w:val="006315B7"/>
    <w:rsid w:val="00641238"/>
    <w:rsid w:val="00647FA8"/>
    <w:rsid w:val="00650C5F"/>
    <w:rsid w:val="00654934"/>
    <w:rsid w:val="006620D9"/>
    <w:rsid w:val="00671958"/>
    <w:rsid w:val="0067278F"/>
    <w:rsid w:val="00675843"/>
    <w:rsid w:val="006810FB"/>
    <w:rsid w:val="00696477"/>
    <w:rsid w:val="006A3390"/>
    <w:rsid w:val="006B03A7"/>
    <w:rsid w:val="006D050F"/>
    <w:rsid w:val="006D6139"/>
    <w:rsid w:val="006E5D65"/>
    <w:rsid w:val="006F1282"/>
    <w:rsid w:val="006F1FBC"/>
    <w:rsid w:val="006F31E2"/>
    <w:rsid w:val="006F38BA"/>
    <w:rsid w:val="00706544"/>
    <w:rsid w:val="007072BA"/>
    <w:rsid w:val="0071620A"/>
    <w:rsid w:val="00724677"/>
    <w:rsid w:val="00725459"/>
    <w:rsid w:val="007327BD"/>
    <w:rsid w:val="00734608"/>
    <w:rsid w:val="00743D6E"/>
    <w:rsid w:val="00745302"/>
    <w:rsid w:val="00745E24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B3BEA"/>
    <w:rsid w:val="007C3299"/>
    <w:rsid w:val="007C3BCC"/>
    <w:rsid w:val="007C4546"/>
    <w:rsid w:val="007C6392"/>
    <w:rsid w:val="007D6E56"/>
    <w:rsid w:val="007D7147"/>
    <w:rsid w:val="007F1652"/>
    <w:rsid w:val="007F4155"/>
    <w:rsid w:val="007F5D31"/>
    <w:rsid w:val="007F62B4"/>
    <w:rsid w:val="0081554D"/>
    <w:rsid w:val="00815B07"/>
    <w:rsid w:val="0081707E"/>
    <w:rsid w:val="00820755"/>
    <w:rsid w:val="008449B3"/>
    <w:rsid w:val="0084606F"/>
    <w:rsid w:val="0085747A"/>
    <w:rsid w:val="0086391D"/>
    <w:rsid w:val="00877C22"/>
    <w:rsid w:val="00884922"/>
    <w:rsid w:val="00884CE2"/>
    <w:rsid w:val="00885AD1"/>
    <w:rsid w:val="00885F64"/>
    <w:rsid w:val="008917F9"/>
    <w:rsid w:val="008A45F7"/>
    <w:rsid w:val="008A7C72"/>
    <w:rsid w:val="008C0CC0"/>
    <w:rsid w:val="008C19A9"/>
    <w:rsid w:val="008C379D"/>
    <w:rsid w:val="008C475D"/>
    <w:rsid w:val="008C5147"/>
    <w:rsid w:val="008C5359"/>
    <w:rsid w:val="008C5363"/>
    <w:rsid w:val="008D0EA5"/>
    <w:rsid w:val="008D3DFB"/>
    <w:rsid w:val="008D5996"/>
    <w:rsid w:val="008E64F4"/>
    <w:rsid w:val="008F1190"/>
    <w:rsid w:val="008F12C9"/>
    <w:rsid w:val="008F6E29"/>
    <w:rsid w:val="00902FFD"/>
    <w:rsid w:val="00916188"/>
    <w:rsid w:val="00923D7D"/>
    <w:rsid w:val="009370D9"/>
    <w:rsid w:val="00945D5E"/>
    <w:rsid w:val="009508DF"/>
    <w:rsid w:val="00950DAC"/>
    <w:rsid w:val="00954A07"/>
    <w:rsid w:val="00961A9E"/>
    <w:rsid w:val="00962A69"/>
    <w:rsid w:val="009654E0"/>
    <w:rsid w:val="00974904"/>
    <w:rsid w:val="00982903"/>
    <w:rsid w:val="00997F14"/>
    <w:rsid w:val="009A78D9"/>
    <w:rsid w:val="009B17D7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936"/>
    <w:rsid w:val="00A75450"/>
    <w:rsid w:val="00A84C85"/>
    <w:rsid w:val="00A9620F"/>
    <w:rsid w:val="00A97DE1"/>
    <w:rsid w:val="00AA1FCC"/>
    <w:rsid w:val="00AB04B6"/>
    <w:rsid w:val="00AB053C"/>
    <w:rsid w:val="00AC7E07"/>
    <w:rsid w:val="00AD1146"/>
    <w:rsid w:val="00AD1AB7"/>
    <w:rsid w:val="00AD27D3"/>
    <w:rsid w:val="00AD5972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3130B"/>
    <w:rsid w:val="00B40ADB"/>
    <w:rsid w:val="00B42EDE"/>
    <w:rsid w:val="00B43B77"/>
    <w:rsid w:val="00B43E80"/>
    <w:rsid w:val="00B5132E"/>
    <w:rsid w:val="00B607DB"/>
    <w:rsid w:val="00B66529"/>
    <w:rsid w:val="00B73156"/>
    <w:rsid w:val="00B75946"/>
    <w:rsid w:val="00B8056E"/>
    <w:rsid w:val="00B80BB8"/>
    <w:rsid w:val="00B819C8"/>
    <w:rsid w:val="00B82308"/>
    <w:rsid w:val="00B83A76"/>
    <w:rsid w:val="00B90885"/>
    <w:rsid w:val="00BB520A"/>
    <w:rsid w:val="00BC3BFF"/>
    <w:rsid w:val="00BD3869"/>
    <w:rsid w:val="00BD3F3D"/>
    <w:rsid w:val="00BD66E9"/>
    <w:rsid w:val="00BD6FF4"/>
    <w:rsid w:val="00BE069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068"/>
    <w:rsid w:val="00C61DC5"/>
    <w:rsid w:val="00C67E92"/>
    <w:rsid w:val="00C70A26"/>
    <w:rsid w:val="00C766DF"/>
    <w:rsid w:val="00C82D01"/>
    <w:rsid w:val="00C94B98"/>
    <w:rsid w:val="00CA2B96"/>
    <w:rsid w:val="00CA5089"/>
    <w:rsid w:val="00CB42CB"/>
    <w:rsid w:val="00CB61F2"/>
    <w:rsid w:val="00CC1FA3"/>
    <w:rsid w:val="00CD6897"/>
    <w:rsid w:val="00CE5BAC"/>
    <w:rsid w:val="00CF25BE"/>
    <w:rsid w:val="00CF57DF"/>
    <w:rsid w:val="00CF78ED"/>
    <w:rsid w:val="00D02B25"/>
    <w:rsid w:val="00D02EBA"/>
    <w:rsid w:val="00D04929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4119"/>
    <w:rsid w:val="00D8075B"/>
    <w:rsid w:val="00D808DB"/>
    <w:rsid w:val="00D8678B"/>
    <w:rsid w:val="00D93D62"/>
    <w:rsid w:val="00DA2114"/>
    <w:rsid w:val="00DA4EBE"/>
    <w:rsid w:val="00DB494C"/>
    <w:rsid w:val="00DB7F48"/>
    <w:rsid w:val="00DE09C0"/>
    <w:rsid w:val="00DE3225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1BF"/>
    <w:rsid w:val="00E960BB"/>
    <w:rsid w:val="00EA2074"/>
    <w:rsid w:val="00EA4832"/>
    <w:rsid w:val="00EA4E9D"/>
    <w:rsid w:val="00EB0C34"/>
    <w:rsid w:val="00EB2146"/>
    <w:rsid w:val="00EC4899"/>
    <w:rsid w:val="00ED03AB"/>
    <w:rsid w:val="00ED32D2"/>
    <w:rsid w:val="00ED7581"/>
    <w:rsid w:val="00EE32DE"/>
    <w:rsid w:val="00EE5457"/>
    <w:rsid w:val="00F070AB"/>
    <w:rsid w:val="00F10AA0"/>
    <w:rsid w:val="00F17567"/>
    <w:rsid w:val="00F2032F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72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3B4FF3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3B4F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1227-429E-449B-BC1C-E7CDFFD8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5</Pages>
  <Words>1245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4</cp:revision>
  <cp:lastPrinted>2019-02-06T12:12:00Z</cp:lastPrinted>
  <dcterms:created xsi:type="dcterms:W3CDTF">2024-09-15T15:25:00Z</dcterms:created>
  <dcterms:modified xsi:type="dcterms:W3CDTF">2025-04-14T19:40:00Z</dcterms:modified>
</cp:coreProperties>
</file>